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5F" w:rsidRDefault="00C07B5F"/>
    <w:p w:rsidR="00C07B5F" w:rsidRPr="00B86A45" w:rsidRDefault="00C07B5F" w:rsidP="00113E5B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C07B5F" w:rsidRPr="00113E5B" w:rsidRDefault="00C07B5F">
      <w:pPr>
        <w:rPr>
          <w:sz w:val="24"/>
          <w:szCs w:val="24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</w:t>
      </w:r>
      <w:r w:rsidRPr="00B6621E">
        <w:rPr>
          <w:rFonts w:ascii="仿宋_GB2312" w:eastAsia="仿宋_GB2312" w:hint="eastAsia"/>
          <w:sz w:val="30"/>
          <w:szCs w:val="30"/>
        </w:rPr>
        <w:t>学院实际，按照“谁使用、谁负责”，“谁在岗、谁负责”的原则，特制定本责任书，强化学院安全工作管理，明确职责，落实责任，有效减少和抑制各类事故发生，确保广大师生的生命财产安全及学院教学、科研的顺利开展。</w:t>
      </w:r>
    </w:p>
    <w:p w:rsidR="00C07B5F" w:rsidRPr="00B6621E" w:rsidRDefault="00C07B5F" w:rsidP="00E85F3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 w:rsidRPr="004E170A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5.</w:t>
      </w:r>
      <w:r w:rsidRPr="00ED21BC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 w:rsidRPr="00B6621E">
        <w:rPr>
          <w:rFonts w:ascii="仿宋_GB2312" w:eastAsia="仿宋_GB2312" w:hint="eastAsia"/>
          <w:sz w:val="30"/>
          <w:szCs w:val="30"/>
        </w:rPr>
        <w:t>负责所指导的实验、实训等实践教育环节的安全管理。</w:t>
      </w:r>
    </w:p>
    <w:p w:rsidR="00C07B5F" w:rsidRPr="006B13C5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8. </w:t>
      </w:r>
      <w:r w:rsidRPr="00B6621E">
        <w:rPr>
          <w:rFonts w:ascii="仿宋_GB2312" w:eastAsia="仿宋_GB2312" w:hint="eastAsia"/>
          <w:sz w:val="30"/>
          <w:szCs w:val="30"/>
        </w:rPr>
        <w:t>如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为辅导员或实验室管理人员，还需履行以下安全职责：</w:t>
      </w:r>
    </w:p>
    <w:p w:rsidR="00C07B5F" w:rsidRPr="000B3AAC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0B3AAC">
        <w:rPr>
          <w:rFonts w:ascii="仿宋_GB2312" w:eastAsia="仿宋_GB2312" w:hint="eastAsia"/>
          <w:sz w:val="30"/>
          <w:szCs w:val="30"/>
        </w:rPr>
        <w:t>辅导员：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）</w:t>
      </w:r>
      <w:r w:rsidRPr="00B6621E">
        <w:rPr>
          <w:rFonts w:ascii="仿宋_GB2312" w:eastAsia="仿宋_GB2312" w:hint="eastAsia"/>
          <w:sz w:val="30"/>
          <w:szCs w:val="30"/>
        </w:rPr>
        <w:t>负责对班级的学生开展日常的安全教育，及时发现并报告安全隐患。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）</w:t>
      </w:r>
      <w:r w:rsidRPr="00B6621E">
        <w:rPr>
          <w:rFonts w:ascii="仿宋_GB2312" w:eastAsia="仿宋_GB2312" w:hint="eastAsia"/>
          <w:sz w:val="30"/>
          <w:szCs w:val="30"/>
        </w:rPr>
        <w:t>重点关注班级集体活动的安全</w:t>
      </w:r>
      <w:r>
        <w:rPr>
          <w:rFonts w:ascii="仿宋_GB2312" w:eastAsia="仿宋_GB2312" w:hint="eastAsia"/>
          <w:sz w:val="30"/>
          <w:szCs w:val="30"/>
        </w:rPr>
        <w:t>，警惕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“法轮功”等邪教组织对学生思想的渗透，发现学生行为异常的，需及时上报保卫处。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实验室管理人员：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（</w:t>
      </w:r>
      <w:r w:rsidRPr="00B6621E">
        <w:rPr>
          <w:rFonts w:ascii="仿宋_GB2312" w:eastAsia="仿宋_GB2312"/>
          <w:sz w:val="30"/>
          <w:szCs w:val="30"/>
        </w:rPr>
        <w:t>1</w:t>
      </w:r>
      <w:r w:rsidRPr="00B6621E">
        <w:rPr>
          <w:rFonts w:ascii="仿宋_GB2312" w:eastAsia="仿宋_GB2312" w:hint="eastAsia"/>
          <w:sz w:val="30"/>
          <w:szCs w:val="30"/>
        </w:rPr>
        <w:t>）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负责所管辖实验室的各项安全管理工作，严格按照规定使用设备、物品及场所。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（</w:t>
      </w:r>
      <w:r w:rsidRPr="00B6621E">
        <w:rPr>
          <w:rFonts w:ascii="仿宋_GB2312" w:eastAsia="仿宋_GB2312"/>
          <w:sz w:val="30"/>
          <w:szCs w:val="30"/>
        </w:rPr>
        <w:t>2</w:t>
      </w:r>
      <w:r w:rsidRPr="00B6621E">
        <w:rPr>
          <w:rFonts w:ascii="仿宋_GB2312" w:eastAsia="仿宋_GB2312" w:hint="eastAsia"/>
          <w:sz w:val="30"/>
          <w:szCs w:val="30"/>
        </w:rPr>
        <w:t>）负责对使用实验场所的人员落实安全责任制，对进入实验室的人员事先进行安全告知。</w:t>
      </w: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（</w:t>
      </w:r>
      <w:r w:rsidRPr="00B6621E">
        <w:rPr>
          <w:rFonts w:ascii="仿宋_GB2312" w:eastAsia="仿宋_GB2312"/>
          <w:sz w:val="30"/>
          <w:szCs w:val="30"/>
        </w:rPr>
        <w:t>3</w:t>
      </w:r>
      <w:r w:rsidRPr="00B6621E">
        <w:rPr>
          <w:rFonts w:ascii="仿宋_GB2312" w:eastAsia="仿宋_GB2312" w:hint="eastAsia"/>
          <w:sz w:val="30"/>
          <w:szCs w:val="30"/>
        </w:rPr>
        <w:t>）负责所管辖实验室里的日常安全检查及特种设备的专项安全检查，及时发现并整改安全隐患。</w:t>
      </w: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Pr="002F1F83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各类影响学校、学院安全稳定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C07B5F" w:rsidRPr="006F19D4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学院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C07B5F" w:rsidRPr="00325A0E" w:rsidRDefault="00C07B5F" w:rsidP="00D2738F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Pr="00B6621E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   </w:t>
      </w:r>
      <w:r w:rsidRPr="00B6621E">
        <w:rPr>
          <w:rFonts w:ascii="仿宋_GB2312" w:eastAsia="仿宋_GB2312" w:hint="eastAsia"/>
          <w:sz w:val="30"/>
          <w:szCs w:val="30"/>
        </w:rPr>
        <w:t>学院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C07B5F" w:rsidRPr="00617232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学院</w:t>
      </w:r>
      <w:r w:rsidRPr="00B6621E">
        <w:rPr>
          <w:rFonts w:ascii="仿宋_GB2312" w:eastAsia="仿宋_GB2312" w:hint="eastAsia"/>
          <w:sz w:val="30"/>
          <w:szCs w:val="30"/>
        </w:rPr>
        <w:t>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C07B5F" w:rsidRPr="00617232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C07B5F" w:rsidRPr="00CB53F2" w:rsidRDefault="00C07B5F" w:rsidP="00E85F3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C07B5F" w:rsidRPr="0016673B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E85F3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C07B5F" w:rsidRDefault="00C07B5F" w:rsidP="00D2738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C07B5F" w:rsidRPr="00617232" w:rsidRDefault="00C07B5F" w:rsidP="00A05F74">
      <w:pPr>
        <w:adjustRightInd w:val="0"/>
        <w:snapToGrid w:val="0"/>
        <w:spacing w:line="360" w:lineRule="auto"/>
        <w:ind w:firstLineChars="200" w:firstLine="3168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本责任书为样本，仅供各学院负责人参考，建议各学院结合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岗位责任书，建立健全本学院安全工作体系，将责任切实落实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sectPr w:rsidR="00C07B5F" w:rsidRPr="00617232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5F" w:rsidRDefault="00C07B5F" w:rsidP="00454AEA">
      <w:r>
        <w:separator/>
      </w:r>
    </w:p>
  </w:endnote>
  <w:endnote w:type="continuationSeparator" w:id="0">
    <w:p w:rsidR="00C07B5F" w:rsidRDefault="00C07B5F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5F" w:rsidRDefault="00C07B5F" w:rsidP="00454AEA">
      <w:r>
        <w:separator/>
      </w:r>
    </w:p>
  </w:footnote>
  <w:footnote w:type="continuationSeparator" w:id="0">
    <w:p w:rsidR="00C07B5F" w:rsidRDefault="00C07B5F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20EB8"/>
    <w:rsid w:val="000810BE"/>
    <w:rsid w:val="000B3AAC"/>
    <w:rsid w:val="000C453B"/>
    <w:rsid w:val="000D4F83"/>
    <w:rsid w:val="000E654A"/>
    <w:rsid w:val="00113E5B"/>
    <w:rsid w:val="00134DAA"/>
    <w:rsid w:val="0016673B"/>
    <w:rsid w:val="00167E6B"/>
    <w:rsid w:val="001736E6"/>
    <w:rsid w:val="001B04D5"/>
    <w:rsid w:val="001B54D0"/>
    <w:rsid w:val="001C60E2"/>
    <w:rsid w:val="00226080"/>
    <w:rsid w:val="00230891"/>
    <w:rsid w:val="00231C38"/>
    <w:rsid w:val="002766AD"/>
    <w:rsid w:val="00291188"/>
    <w:rsid w:val="002F1F83"/>
    <w:rsid w:val="00325A0E"/>
    <w:rsid w:val="00341B97"/>
    <w:rsid w:val="00354EEF"/>
    <w:rsid w:val="003555F2"/>
    <w:rsid w:val="0037459F"/>
    <w:rsid w:val="003A791B"/>
    <w:rsid w:val="003B15B6"/>
    <w:rsid w:val="00454AEA"/>
    <w:rsid w:val="00467417"/>
    <w:rsid w:val="004E170A"/>
    <w:rsid w:val="005C0633"/>
    <w:rsid w:val="00617232"/>
    <w:rsid w:val="006749AA"/>
    <w:rsid w:val="006B0C2C"/>
    <w:rsid w:val="006B13C5"/>
    <w:rsid w:val="006D06FB"/>
    <w:rsid w:val="006F19D4"/>
    <w:rsid w:val="007140B5"/>
    <w:rsid w:val="00745B17"/>
    <w:rsid w:val="00755591"/>
    <w:rsid w:val="00777C6D"/>
    <w:rsid w:val="0080310E"/>
    <w:rsid w:val="00806383"/>
    <w:rsid w:val="00826D93"/>
    <w:rsid w:val="008367B4"/>
    <w:rsid w:val="00872FDF"/>
    <w:rsid w:val="00882EBF"/>
    <w:rsid w:val="00884823"/>
    <w:rsid w:val="00897611"/>
    <w:rsid w:val="008B0F66"/>
    <w:rsid w:val="008B2B16"/>
    <w:rsid w:val="008F0C35"/>
    <w:rsid w:val="008F3391"/>
    <w:rsid w:val="008F41B4"/>
    <w:rsid w:val="008F5035"/>
    <w:rsid w:val="00913D90"/>
    <w:rsid w:val="00963377"/>
    <w:rsid w:val="009D169D"/>
    <w:rsid w:val="009D38B7"/>
    <w:rsid w:val="00A05F74"/>
    <w:rsid w:val="00A1424D"/>
    <w:rsid w:val="00A2287C"/>
    <w:rsid w:val="00A44F64"/>
    <w:rsid w:val="00A617CE"/>
    <w:rsid w:val="00A927C8"/>
    <w:rsid w:val="00AC5E10"/>
    <w:rsid w:val="00B3540F"/>
    <w:rsid w:val="00B576BC"/>
    <w:rsid w:val="00B6621E"/>
    <w:rsid w:val="00B86A45"/>
    <w:rsid w:val="00B86D8D"/>
    <w:rsid w:val="00BD6810"/>
    <w:rsid w:val="00C02884"/>
    <w:rsid w:val="00C07B5F"/>
    <w:rsid w:val="00C103F4"/>
    <w:rsid w:val="00C732A8"/>
    <w:rsid w:val="00CA506E"/>
    <w:rsid w:val="00CB039E"/>
    <w:rsid w:val="00CB53F2"/>
    <w:rsid w:val="00D1052B"/>
    <w:rsid w:val="00D2738F"/>
    <w:rsid w:val="00D42734"/>
    <w:rsid w:val="00D63B6A"/>
    <w:rsid w:val="00D8040A"/>
    <w:rsid w:val="00D93AC5"/>
    <w:rsid w:val="00E3072B"/>
    <w:rsid w:val="00E77C76"/>
    <w:rsid w:val="00E85F3A"/>
    <w:rsid w:val="00ED21BC"/>
    <w:rsid w:val="00EE4163"/>
    <w:rsid w:val="00F87645"/>
    <w:rsid w:val="00FC5B15"/>
    <w:rsid w:val="00FE3F60"/>
    <w:rsid w:val="00FF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4</Pages>
  <Words>191</Words>
  <Characters>1090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51</cp:revision>
  <dcterms:created xsi:type="dcterms:W3CDTF">2015-04-02T07:22:00Z</dcterms:created>
  <dcterms:modified xsi:type="dcterms:W3CDTF">2016-05-25T01:02:00Z</dcterms:modified>
</cp:coreProperties>
</file>