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D7B" w:rsidRDefault="00115D7B"/>
    <w:p w:rsidR="00115D7B" w:rsidRDefault="00115D7B" w:rsidP="00970362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科室（岗位）综治安全</w:t>
      </w:r>
      <w:r w:rsidRPr="00B86A45">
        <w:rPr>
          <w:rFonts w:ascii="黑体" w:eastAsia="黑体" w:hint="eastAsia"/>
          <w:b/>
          <w:sz w:val="36"/>
          <w:szCs w:val="36"/>
        </w:rPr>
        <w:t>责任书</w:t>
      </w:r>
      <w:r>
        <w:rPr>
          <w:rFonts w:ascii="黑体" w:eastAsia="黑体"/>
          <w:b/>
          <w:sz w:val="36"/>
          <w:szCs w:val="36"/>
        </w:rPr>
        <w:t>(</w:t>
      </w:r>
      <w:r>
        <w:rPr>
          <w:rFonts w:ascii="黑体" w:eastAsia="黑体" w:hint="eastAsia"/>
          <w:b/>
          <w:sz w:val="36"/>
          <w:szCs w:val="36"/>
        </w:rPr>
        <w:t>样本</w:t>
      </w:r>
      <w:r>
        <w:rPr>
          <w:rFonts w:ascii="黑体" w:eastAsia="黑体"/>
          <w:b/>
          <w:sz w:val="36"/>
          <w:szCs w:val="36"/>
        </w:rPr>
        <w:t>)</w:t>
      </w:r>
    </w:p>
    <w:p w:rsidR="00115D7B" w:rsidRPr="00B86A45" w:rsidRDefault="00115D7B" w:rsidP="00970362">
      <w:pPr>
        <w:jc w:val="center"/>
        <w:rPr>
          <w:rFonts w:ascii="黑体" w:eastAsia="黑体"/>
          <w:b/>
          <w:sz w:val="36"/>
          <w:szCs w:val="36"/>
        </w:rPr>
      </w:pPr>
    </w:p>
    <w:p w:rsidR="00115D7B" w:rsidRPr="00970362" w:rsidRDefault="00115D7B">
      <w:pPr>
        <w:rPr>
          <w:sz w:val="24"/>
          <w:szCs w:val="24"/>
        </w:rPr>
      </w:pPr>
    </w:p>
    <w:p w:rsidR="00115D7B" w:rsidRPr="00B6621E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为贯彻“安全第一，预防为主，综合治理”的方针，</w:t>
      </w:r>
      <w:r w:rsidRPr="006749AA"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 w:hint="eastAsia"/>
          <w:sz w:val="30"/>
          <w:szCs w:val="30"/>
        </w:rPr>
        <w:t>《</w:t>
      </w:r>
      <w:r w:rsidRPr="00A44F64">
        <w:rPr>
          <w:rFonts w:ascii="仿宋_GB2312" w:eastAsia="仿宋_GB2312" w:hint="eastAsia"/>
          <w:sz w:val="30"/>
          <w:szCs w:val="30"/>
        </w:rPr>
        <w:t>高等学校内部保卫工作规定（试行）</w:t>
      </w:r>
      <w:r>
        <w:rPr>
          <w:rFonts w:ascii="仿宋_GB2312" w:eastAsia="仿宋_GB2312" w:hint="eastAsia"/>
          <w:sz w:val="30"/>
          <w:szCs w:val="30"/>
        </w:rPr>
        <w:t>》、</w:t>
      </w:r>
      <w:r w:rsidRPr="003B15B6">
        <w:rPr>
          <w:rFonts w:ascii="仿宋_GB2312" w:eastAsia="仿宋_GB2312" w:hint="eastAsia"/>
          <w:sz w:val="30"/>
          <w:szCs w:val="30"/>
        </w:rPr>
        <w:t>《浙江省委“平安办”、省综合办、省教育厅关于开展等级</w:t>
      </w:r>
      <w:r w:rsidRPr="003B15B6">
        <w:rPr>
          <w:rFonts w:ascii="仿宋_GB2312" w:eastAsia="仿宋_GB2312"/>
          <w:sz w:val="30"/>
          <w:szCs w:val="30"/>
        </w:rPr>
        <w:t xml:space="preserve"> </w:t>
      </w:r>
      <w:r w:rsidRPr="003B15B6">
        <w:rPr>
          <w:rFonts w:ascii="仿宋_GB2312" w:eastAsia="仿宋_GB2312" w:hint="eastAsia"/>
          <w:sz w:val="30"/>
          <w:szCs w:val="30"/>
        </w:rPr>
        <w:t>“平安校园”建设的意见》</w:t>
      </w:r>
      <w:r>
        <w:rPr>
          <w:rFonts w:ascii="仿宋_GB2312" w:eastAsia="仿宋_GB2312" w:hint="eastAsia"/>
          <w:sz w:val="30"/>
          <w:szCs w:val="30"/>
        </w:rPr>
        <w:t>等文件要求</w:t>
      </w:r>
      <w:r w:rsidRPr="00B6621E">
        <w:rPr>
          <w:rFonts w:ascii="仿宋_GB2312" w:eastAsia="仿宋_GB2312" w:hint="eastAsia"/>
          <w:sz w:val="30"/>
          <w:szCs w:val="30"/>
        </w:rPr>
        <w:t>，结合</w:t>
      </w:r>
      <w:r>
        <w:rPr>
          <w:rFonts w:ascii="仿宋_GB2312" w:eastAsia="仿宋_GB2312" w:hint="eastAsia"/>
          <w:sz w:val="30"/>
          <w:szCs w:val="30"/>
        </w:rPr>
        <w:t>本部门</w:t>
      </w:r>
      <w:r w:rsidRPr="00B6621E">
        <w:rPr>
          <w:rFonts w:ascii="仿宋_GB2312" w:eastAsia="仿宋_GB2312" w:hint="eastAsia"/>
          <w:sz w:val="30"/>
          <w:szCs w:val="30"/>
        </w:rPr>
        <w:t>实际，按照“谁使用、谁负责”，“谁在岗、谁负责”的原则，特制定本责任书，强化</w:t>
      </w:r>
      <w:r>
        <w:rPr>
          <w:rFonts w:ascii="仿宋_GB2312" w:eastAsia="仿宋_GB2312" w:hint="eastAsia"/>
          <w:sz w:val="30"/>
          <w:szCs w:val="30"/>
        </w:rPr>
        <w:t>部门</w:t>
      </w:r>
      <w:r w:rsidRPr="00B6621E">
        <w:rPr>
          <w:rFonts w:ascii="仿宋_GB2312" w:eastAsia="仿宋_GB2312" w:hint="eastAsia"/>
          <w:sz w:val="30"/>
          <w:szCs w:val="30"/>
        </w:rPr>
        <w:t>安全工作管理，明确职责，落实责任，有效减少和抑制各类事故发生，确保</w:t>
      </w:r>
      <w:r>
        <w:rPr>
          <w:rFonts w:ascii="仿宋_GB2312" w:eastAsia="仿宋_GB2312" w:hint="eastAsia"/>
          <w:sz w:val="30"/>
          <w:szCs w:val="30"/>
        </w:rPr>
        <w:t>全校</w:t>
      </w:r>
      <w:r w:rsidRPr="00B6621E">
        <w:rPr>
          <w:rFonts w:ascii="仿宋_GB2312" w:eastAsia="仿宋_GB2312" w:hint="eastAsia"/>
          <w:sz w:val="30"/>
          <w:szCs w:val="30"/>
        </w:rPr>
        <w:t>广大师生的生命财产安全</w:t>
      </w:r>
      <w:r>
        <w:rPr>
          <w:rFonts w:ascii="仿宋_GB2312" w:eastAsia="仿宋_GB2312" w:hint="eastAsia"/>
          <w:sz w:val="30"/>
          <w:szCs w:val="30"/>
        </w:rPr>
        <w:t>及学校的安全稳定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115D7B" w:rsidRPr="00B6621E" w:rsidRDefault="00115D7B" w:rsidP="00FC677B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115D7B" w:rsidRPr="00B6621E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责任人的</w:t>
      </w:r>
      <w:r w:rsidRPr="00B6621E">
        <w:rPr>
          <w:rFonts w:ascii="仿宋_GB2312" w:eastAsia="仿宋_GB2312" w:hint="eastAsia"/>
          <w:sz w:val="30"/>
          <w:szCs w:val="30"/>
        </w:rPr>
        <w:t>安全稳定管理目标</w:t>
      </w:r>
    </w:p>
    <w:p w:rsidR="00115D7B" w:rsidRPr="00B6621E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责任期内，杜绝发生各类安全责任事故。</w:t>
      </w:r>
    </w:p>
    <w:p w:rsidR="00115D7B" w:rsidRPr="00B6621E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115D7B" w:rsidRPr="00B6621E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B6621E">
        <w:rPr>
          <w:rFonts w:ascii="仿宋_GB2312" w:eastAsia="仿宋_GB2312" w:hint="eastAsia"/>
          <w:sz w:val="30"/>
          <w:szCs w:val="30"/>
        </w:rPr>
        <w:t>的安全职责为以下条款：</w:t>
      </w:r>
    </w:p>
    <w:p w:rsidR="00115D7B" w:rsidRPr="00B6621E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1.</w:t>
      </w:r>
      <w:r w:rsidRPr="00B6621E">
        <w:rPr>
          <w:rFonts w:ascii="仿宋_GB2312" w:eastAsia="仿宋_GB2312" w:hint="eastAsia"/>
          <w:sz w:val="30"/>
          <w:szCs w:val="30"/>
        </w:rPr>
        <w:t>对本岗位的安全工作负责。</w:t>
      </w:r>
    </w:p>
    <w:p w:rsidR="00115D7B" w:rsidRPr="00B6621E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2.</w:t>
      </w:r>
      <w:r w:rsidRPr="00B6621E">
        <w:rPr>
          <w:rFonts w:ascii="仿宋_GB2312" w:eastAsia="仿宋_GB2312" w:hint="eastAsia"/>
          <w:sz w:val="30"/>
          <w:szCs w:val="30"/>
        </w:rPr>
        <w:t>认真学习和严格遵守各项规章制度和安全操作规程，严格按照相关规章制度及操作规程使用教学仪器及公共设施。</w:t>
      </w:r>
    </w:p>
    <w:p w:rsidR="00115D7B" w:rsidRPr="00B6621E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3.</w:t>
      </w:r>
      <w:r>
        <w:rPr>
          <w:rFonts w:ascii="仿宋_GB2312" w:eastAsia="仿宋_GB2312" w:hint="eastAsia"/>
          <w:sz w:val="30"/>
          <w:szCs w:val="30"/>
        </w:rPr>
        <w:t>每学期</w:t>
      </w:r>
      <w:r w:rsidRPr="00B6621E">
        <w:rPr>
          <w:rFonts w:ascii="仿宋_GB2312" w:eastAsia="仿宋_GB2312" w:hint="eastAsia"/>
          <w:sz w:val="30"/>
          <w:szCs w:val="30"/>
        </w:rPr>
        <w:t>必须</w:t>
      </w:r>
      <w:r>
        <w:rPr>
          <w:rFonts w:ascii="仿宋_GB2312" w:eastAsia="仿宋_GB2312" w:hint="eastAsia"/>
          <w:sz w:val="30"/>
          <w:szCs w:val="30"/>
        </w:rPr>
        <w:t>至少</w:t>
      </w:r>
      <w:r w:rsidRPr="00B6621E">
        <w:rPr>
          <w:rFonts w:ascii="仿宋_GB2312" w:eastAsia="仿宋_GB2312" w:hint="eastAsia"/>
          <w:sz w:val="30"/>
          <w:szCs w:val="30"/>
        </w:rPr>
        <w:t>参加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次</w:t>
      </w:r>
      <w:r w:rsidRPr="00B6621E">
        <w:rPr>
          <w:rFonts w:ascii="仿宋_GB2312" w:eastAsia="仿宋_GB2312" w:hint="eastAsia"/>
          <w:sz w:val="30"/>
          <w:szCs w:val="30"/>
        </w:rPr>
        <w:t>安全教育培训</w:t>
      </w:r>
      <w:r>
        <w:rPr>
          <w:rFonts w:ascii="仿宋_GB2312" w:eastAsia="仿宋_GB2312" w:hint="eastAsia"/>
          <w:sz w:val="30"/>
          <w:szCs w:val="30"/>
        </w:rPr>
        <w:t>，包括人身安全、财物安全、防火安全、交通安全等内容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115D7B" w:rsidRPr="00B6621E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4.</w:t>
      </w:r>
      <w:r w:rsidRPr="00B6621E">
        <w:rPr>
          <w:rFonts w:ascii="仿宋_GB2312" w:eastAsia="仿宋_GB2312" w:hint="eastAsia"/>
          <w:sz w:val="30"/>
          <w:szCs w:val="30"/>
        </w:rPr>
        <w:t>积极参加安全宣传活动和事故应急演练活动，掌握常见的突发事故的处理方法与技能。</w:t>
      </w:r>
    </w:p>
    <w:p w:rsidR="00115D7B" w:rsidRPr="00B6621E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5.</w:t>
      </w:r>
      <w:r>
        <w:rPr>
          <w:rFonts w:ascii="仿宋_GB2312" w:eastAsia="仿宋_GB2312" w:hint="eastAsia"/>
          <w:sz w:val="30"/>
          <w:szCs w:val="30"/>
        </w:rPr>
        <w:t>定期开展安全稳定隐患排查工作，并</w:t>
      </w:r>
      <w:r w:rsidRPr="00B6621E">
        <w:rPr>
          <w:rFonts w:ascii="仿宋_GB2312" w:eastAsia="仿宋_GB2312" w:hint="eastAsia"/>
          <w:sz w:val="30"/>
          <w:szCs w:val="30"/>
        </w:rPr>
        <w:t>加强岗位安全自查，发现异常情况，及时处理并向主管领导汇报；发生事故时，按照事故预案程序处理，做好记录、保护好现场，并同时向主管领导汇报。</w:t>
      </w:r>
    </w:p>
    <w:p w:rsidR="00115D7B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6.</w:t>
      </w:r>
      <w:r w:rsidRPr="00C732A8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各</w:t>
      </w:r>
      <w:r w:rsidRPr="006F19D4">
        <w:rPr>
          <w:rFonts w:ascii="仿宋_GB2312" w:eastAsia="仿宋_GB2312" w:hint="eastAsia"/>
          <w:sz w:val="30"/>
          <w:szCs w:val="30"/>
        </w:rPr>
        <w:t>敏感时期和“五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一”、“十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</w:t>
      </w:r>
      <w:r>
        <w:rPr>
          <w:rFonts w:ascii="仿宋_GB2312" w:eastAsia="仿宋_GB2312" w:hint="eastAsia"/>
          <w:sz w:val="30"/>
          <w:szCs w:val="30"/>
        </w:rPr>
        <w:t>、</w:t>
      </w:r>
      <w:r w:rsidRPr="006F19D4">
        <w:rPr>
          <w:rFonts w:ascii="仿宋_GB2312" w:eastAsia="仿宋_GB2312" w:hint="eastAsia"/>
          <w:sz w:val="30"/>
          <w:szCs w:val="30"/>
        </w:rPr>
        <w:t>寒暑假</w:t>
      </w:r>
      <w:r>
        <w:rPr>
          <w:rFonts w:ascii="仿宋_GB2312" w:eastAsia="仿宋_GB2312" w:hint="eastAsia"/>
          <w:sz w:val="30"/>
          <w:szCs w:val="30"/>
        </w:rPr>
        <w:t>等</w:t>
      </w:r>
      <w:r w:rsidRPr="006F19D4">
        <w:rPr>
          <w:rFonts w:ascii="仿宋_GB2312" w:eastAsia="仿宋_GB2312" w:hint="eastAsia"/>
          <w:sz w:val="30"/>
          <w:szCs w:val="30"/>
        </w:rPr>
        <w:t>节假日</w:t>
      </w:r>
      <w:r>
        <w:rPr>
          <w:rFonts w:ascii="仿宋_GB2312" w:eastAsia="仿宋_GB2312" w:hint="eastAsia"/>
          <w:sz w:val="30"/>
          <w:szCs w:val="30"/>
        </w:rPr>
        <w:t>期间，按照学校统一要求，做好</w:t>
      </w:r>
      <w:r w:rsidRPr="006F19D4">
        <w:rPr>
          <w:rFonts w:ascii="仿宋_GB2312" w:eastAsia="仿宋_GB2312" w:hint="eastAsia"/>
          <w:sz w:val="30"/>
          <w:szCs w:val="30"/>
        </w:rPr>
        <w:t>值班</w:t>
      </w:r>
      <w:r>
        <w:rPr>
          <w:rFonts w:ascii="仿宋_GB2312" w:eastAsia="仿宋_GB2312" w:hint="eastAsia"/>
          <w:sz w:val="30"/>
          <w:szCs w:val="30"/>
        </w:rPr>
        <w:t>工作和保持通讯畅通</w:t>
      </w:r>
      <w:r w:rsidRPr="006F19D4">
        <w:rPr>
          <w:rFonts w:ascii="仿宋_GB2312" w:eastAsia="仿宋_GB2312" w:hint="eastAsia"/>
          <w:sz w:val="30"/>
          <w:szCs w:val="30"/>
        </w:rPr>
        <w:t>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115D7B" w:rsidRPr="00B6621E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115D7B" w:rsidRPr="002F1F83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</w:t>
      </w:r>
      <w:r w:rsidRPr="006F19D4">
        <w:rPr>
          <w:rFonts w:ascii="仿宋_GB2312" w:eastAsia="仿宋_GB2312" w:hint="eastAsia"/>
          <w:sz w:val="30"/>
          <w:szCs w:val="30"/>
        </w:rPr>
        <w:t>因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6F19D4">
        <w:rPr>
          <w:rFonts w:ascii="仿宋_GB2312" w:eastAsia="仿宋_GB2312" w:hint="eastAsia"/>
          <w:sz w:val="30"/>
          <w:szCs w:val="30"/>
        </w:rPr>
        <w:t>安全责任不落实、安全措施不到位、问题解决不得力</w:t>
      </w:r>
      <w:r>
        <w:rPr>
          <w:rFonts w:ascii="仿宋_GB2312" w:eastAsia="仿宋_GB2312" w:hint="eastAsia"/>
          <w:sz w:val="30"/>
          <w:szCs w:val="30"/>
        </w:rPr>
        <w:t>等原因导致</w:t>
      </w:r>
      <w:r w:rsidRPr="006F19D4">
        <w:rPr>
          <w:rFonts w:ascii="仿宋_GB2312" w:eastAsia="仿宋_GB2312" w:hint="eastAsia"/>
          <w:sz w:val="30"/>
          <w:szCs w:val="30"/>
        </w:rPr>
        <w:t>发生</w:t>
      </w:r>
      <w:r>
        <w:rPr>
          <w:rFonts w:ascii="仿宋_GB2312" w:eastAsia="仿宋_GB2312" w:hint="eastAsia"/>
          <w:sz w:val="30"/>
          <w:szCs w:val="30"/>
        </w:rPr>
        <w:t>各类影响学校安全稳定</w:t>
      </w:r>
      <w:r w:rsidRPr="006F19D4">
        <w:rPr>
          <w:rFonts w:ascii="仿宋_GB2312" w:eastAsia="仿宋_GB2312" w:hint="eastAsia"/>
          <w:sz w:val="30"/>
          <w:szCs w:val="30"/>
        </w:rPr>
        <w:t>事件</w:t>
      </w:r>
      <w:r>
        <w:rPr>
          <w:rFonts w:ascii="仿宋_GB2312" w:eastAsia="仿宋_GB2312" w:hint="eastAsia"/>
          <w:sz w:val="30"/>
          <w:szCs w:val="30"/>
        </w:rPr>
        <w:t>或事故</w:t>
      </w:r>
      <w:r w:rsidRPr="006F19D4">
        <w:rPr>
          <w:rFonts w:ascii="仿宋_GB2312" w:eastAsia="仿宋_GB2312" w:hint="eastAsia"/>
          <w:sz w:val="30"/>
          <w:szCs w:val="30"/>
        </w:rPr>
        <w:t>的，将追究责任人</w:t>
      </w:r>
      <w:r>
        <w:rPr>
          <w:rFonts w:ascii="仿宋_GB2312" w:eastAsia="仿宋_GB2312" w:hint="eastAsia"/>
          <w:sz w:val="30"/>
          <w:szCs w:val="30"/>
        </w:rPr>
        <w:t>责任</w:t>
      </w:r>
      <w:r w:rsidRPr="006F19D4">
        <w:rPr>
          <w:rFonts w:ascii="仿宋_GB2312" w:eastAsia="仿宋_GB2312" w:hint="eastAsia"/>
          <w:sz w:val="30"/>
          <w:szCs w:val="30"/>
        </w:rPr>
        <w:t>，违反法律的将依法追究法律责任。</w:t>
      </w:r>
    </w:p>
    <w:p w:rsidR="00115D7B" w:rsidRPr="006F19D4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本责任书一式</w:t>
      </w:r>
      <w:r>
        <w:rPr>
          <w:rFonts w:ascii="仿宋_GB2312" w:eastAsia="仿宋_GB2312" w:hint="eastAsia"/>
          <w:sz w:val="30"/>
          <w:szCs w:val="30"/>
        </w:rPr>
        <w:t>两</w:t>
      </w:r>
      <w:r w:rsidRPr="006F19D4">
        <w:rPr>
          <w:rFonts w:ascii="仿宋_GB2312" w:eastAsia="仿宋_GB2312" w:hint="eastAsia"/>
          <w:sz w:val="30"/>
          <w:szCs w:val="30"/>
        </w:rPr>
        <w:t>份，</w:t>
      </w:r>
      <w:r>
        <w:rPr>
          <w:rFonts w:ascii="仿宋_GB2312" w:eastAsia="仿宋_GB2312" w:hint="eastAsia"/>
          <w:sz w:val="30"/>
          <w:szCs w:val="30"/>
        </w:rPr>
        <w:t>部门</w:t>
      </w:r>
      <w:r w:rsidRPr="006F19D4">
        <w:rPr>
          <w:rFonts w:ascii="仿宋_GB2312" w:eastAsia="仿宋_GB2312" w:hint="eastAsia"/>
          <w:sz w:val="30"/>
          <w:szCs w:val="30"/>
        </w:rPr>
        <w:t>、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责任人员</w:t>
      </w:r>
      <w:r w:rsidRPr="006F19D4">
        <w:rPr>
          <w:rFonts w:ascii="仿宋_GB2312" w:eastAsia="仿宋_GB2312" w:hint="eastAsia"/>
          <w:sz w:val="30"/>
          <w:szCs w:val="30"/>
        </w:rPr>
        <w:t>各执一份，</w:t>
      </w:r>
      <w:r>
        <w:rPr>
          <w:rFonts w:ascii="仿宋_GB2312" w:eastAsia="仿宋_GB2312" w:hint="eastAsia"/>
          <w:sz w:val="30"/>
          <w:szCs w:val="30"/>
        </w:rPr>
        <w:t>本责任时限为</w:t>
      </w:r>
      <w:r>
        <w:rPr>
          <w:rFonts w:ascii="仿宋_GB2312" w:eastAsia="仿宋_GB2312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月至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月。</w:t>
      </w:r>
    </w:p>
    <w:p w:rsidR="00115D7B" w:rsidRDefault="00115D7B" w:rsidP="00FC677B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115D7B" w:rsidRPr="006D1A9C" w:rsidRDefault="00115D7B" w:rsidP="00834858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115D7B" w:rsidRPr="00353B64" w:rsidRDefault="00115D7B" w:rsidP="00353B64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115D7B" w:rsidRPr="00B6621E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甲</w:t>
      </w:r>
      <w:r w:rsidRPr="00B6621E"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>
        <w:rPr>
          <w:rFonts w:ascii="仿宋_GB2312" w:eastAsia="仿宋_GB2312"/>
          <w:sz w:val="30"/>
          <w:szCs w:val="30"/>
        </w:rPr>
        <w:t xml:space="preserve">     </w:t>
      </w:r>
      <w:r w:rsidRPr="00C732A8">
        <w:rPr>
          <w:rFonts w:ascii="仿宋_GB2312" w:eastAsia="仿宋_GB2312"/>
          <w:sz w:val="30"/>
          <w:szCs w:val="30"/>
          <w:u w:val="single"/>
        </w:rPr>
        <w:t xml:space="preserve">                </w:t>
      </w:r>
      <w:r w:rsidRPr="00B6621E">
        <w:rPr>
          <w:rFonts w:ascii="仿宋_GB2312" w:eastAsia="仿宋_GB2312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部门</w:t>
      </w:r>
    </w:p>
    <w:p w:rsidR="00115D7B" w:rsidRPr="00617232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部门责任人：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   </w:t>
      </w:r>
      <w:r w:rsidRPr="00B6621E">
        <w:rPr>
          <w:rFonts w:ascii="仿宋_GB2312" w:eastAsia="仿宋_GB2312"/>
          <w:sz w:val="30"/>
          <w:szCs w:val="30"/>
        </w:rPr>
        <w:t xml:space="preserve">         </w:t>
      </w:r>
      <w:r w:rsidRPr="00617232">
        <w:rPr>
          <w:rFonts w:ascii="仿宋_GB2312" w:eastAsia="仿宋_GB2312"/>
          <w:sz w:val="30"/>
          <w:szCs w:val="30"/>
        </w:rPr>
        <w:t xml:space="preserve">                      </w:t>
      </w:r>
    </w:p>
    <w:p w:rsidR="00115D7B" w:rsidRPr="00617232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115D7B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 w:rsidRPr="00617232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sz w:val="30"/>
          <w:szCs w:val="30"/>
        </w:rPr>
        <w:t>（科室</w:t>
      </w:r>
      <w:r>
        <w:rPr>
          <w:rFonts w:ascii="仿宋_GB2312" w:eastAsia="仿宋_GB2312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岗位）</w:t>
      </w:r>
    </w:p>
    <w:p w:rsidR="00115D7B" w:rsidRPr="00CB53F2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综治安全责任人：</w:t>
      </w:r>
      <w:r>
        <w:rPr>
          <w:rFonts w:ascii="仿宋_GB2312" w:eastAsia="仿宋_GB2312"/>
          <w:sz w:val="30"/>
          <w:szCs w:val="30"/>
        </w:rPr>
        <w:t xml:space="preserve"> 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</w:p>
    <w:p w:rsidR="00115D7B" w:rsidRPr="00E34527" w:rsidRDefault="00115D7B" w:rsidP="00FC677B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15D7B" w:rsidRDefault="00115D7B" w:rsidP="00FC677B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15D7B" w:rsidRDefault="00115D7B" w:rsidP="00FC677B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年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月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日</w:t>
      </w:r>
    </w:p>
    <w:p w:rsidR="00115D7B" w:rsidRDefault="00115D7B" w:rsidP="00FC677B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15D7B" w:rsidRDefault="00115D7B" w:rsidP="00FC677B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15D7B" w:rsidRDefault="00115D7B" w:rsidP="00FC677B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15D7B" w:rsidRDefault="00115D7B" w:rsidP="00FC677B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15D7B" w:rsidRDefault="00115D7B" w:rsidP="00FC677B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115D7B" w:rsidRDefault="00115D7B" w:rsidP="00834858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115D7B" w:rsidRDefault="00115D7B" w:rsidP="00834858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115D7B" w:rsidRDefault="00115D7B" w:rsidP="00834858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115D7B" w:rsidRDefault="00115D7B" w:rsidP="00834858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115D7B" w:rsidRDefault="00115D7B" w:rsidP="00834858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115D7B" w:rsidRDefault="00115D7B" w:rsidP="00834858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备注：</w:t>
      </w:r>
    </w:p>
    <w:p w:rsidR="00115D7B" w:rsidRPr="00617232" w:rsidRDefault="00115D7B" w:rsidP="00FC677B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本责任书为样本，仅供各部门负责人参考，建议各部门结合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的职责进一步修改、完善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责任书，建立健全本部门安全工作体系，将责任切实落实</w:t>
      </w:r>
      <w:r w:rsidRPr="00755591">
        <w:rPr>
          <w:rFonts w:ascii="仿宋_GB2312" w:eastAsia="仿宋_GB2312" w:hint="eastAsia"/>
          <w:sz w:val="30"/>
          <w:szCs w:val="30"/>
        </w:rPr>
        <w:t>到岗到人。</w:t>
      </w:r>
    </w:p>
    <w:p w:rsidR="00115D7B" w:rsidRPr="00A23C62" w:rsidRDefault="00115D7B" w:rsidP="004870C8">
      <w:pPr>
        <w:adjustRightInd w:val="0"/>
        <w:snapToGrid w:val="0"/>
        <w:spacing w:line="500" w:lineRule="atLeast"/>
        <w:ind w:firstLineChars="200" w:firstLine="31680"/>
        <w:jc w:val="left"/>
        <w:rPr>
          <w:rFonts w:ascii="仿宋_GB2312" w:eastAsia="仿宋_GB2312"/>
          <w:sz w:val="30"/>
          <w:szCs w:val="30"/>
        </w:rPr>
      </w:pPr>
    </w:p>
    <w:sectPr w:rsidR="00115D7B" w:rsidRPr="00A23C62" w:rsidSect="00173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D7B" w:rsidRDefault="00115D7B" w:rsidP="00454AEA">
      <w:r>
        <w:separator/>
      </w:r>
    </w:p>
  </w:endnote>
  <w:endnote w:type="continuationSeparator" w:id="0">
    <w:p w:rsidR="00115D7B" w:rsidRDefault="00115D7B" w:rsidP="004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D7B" w:rsidRDefault="00115D7B" w:rsidP="00454AEA">
      <w:r>
        <w:separator/>
      </w:r>
    </w:p>
  </w:footnote>
  <w:footnote w:type="continuationSeparator" w:id="0">
    <w:p w:rsidR="00115D7B" w:rsidRDefault="00115D7B" w:rsidP="0045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2BFB"/>
    <w:multiLevelType w:val="hybridMultilevel"/>
    <w:tmpl w:val="109EFEC0"/>
    <w:lvl w:ilvl="0" w:tplc="149AD34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5A732BF0"/>
    <w:multiLevelType w:val="hybridMultilevel"/>
    <w:tmpl w:val="3926D808"/>
    <w:lvl w:ilvl="0" w:tplc="4E28DDB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5A8205DC"/>
    <w:multiLevelType w:val="hybridMultilevel"/>
    <w:tmpl w:val="F19442AA"/>
    <w:lvl w:ilvl="0" w:tplc="7EDC63B8">
      <w:start w:val="1"/>
      <w:numFmt w:val="decimal"/>
      <w:lvlText w:val="（%1）"/>
      <w:lvlJc w:val="left"/>
      <w:pPr>
        <w:ind w:left="1290" w:hanging="93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>
    <w:nsid w:val="5F784EEB"/>
    <w:multiLevelType w:val="hybridMultilevel"/>
    <w:tmpl w:val="D3D04B3A"/>
    <w:lvl w:ilvl="0" w:tplc="43486FC8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7E171239"/>
    <w:multiLevelType w:val="hybridMultilevel"/>
    <w:tmpl w:val="CAF010AE"/>
    <w:lvl w:ilvl="0" w:tplc="90601486">
      <w:start w:val="1"/>
      <w:numFmt w:val="japaneseCounting"/>
      <w:lvlText w:val="%1．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AEA"/>
    <w:rsid w:val="00044866"/>
    <w:rsid w:val="000551E1"/>
    <w:rsid w:val="000805EB"/>
    <w:rsid w:val="000810BE"/>
    <w:rsid w:val="00082C72"/>
    <w:rsid w:val="00097770"/>
    <w:rsid w:val="000A15A1"/>
    <w:rsid w:val="000B3AAC"/>
    <w:rsid w:val="000D14FB"/>
    <w:rsid w:val="000D70B4"/>
    <w:rsid w:val="000E654A"/>
    <w:rsid w:val="00101924"/>
    <w:rsid w:val="00113E5B"/>
    <w:rsid w:val="00115D7B"/>
    <w:rsid w:val="00134DAA"/>
    <w:rsid w:val="001736E6"/>
    <w:rsid w:val="001C60E2"/>
    <w:rsid w:val="001F593D"/>
    <w:rsid w:val="00231C38"/>
    <w:rsid w:val="00232081"/>
    <w:rsid w:val="00291188"/>
    <w:rsid w:val="00294355"/>
    <w:rsid w:val="002B0839"/>
    <w:rsid w:val="002C19CC"/>
    <w:rsid w:val="002D1BBE"/>
    <w:rsid w:val="002E39CC"/>
    <w:rsid w:val="002F1F83"/>
    <w:rsid w:val="00353B64"/>
    <w:rsid w:val="00371B6F"/>
    <w:rsid w:val="003902D3"/>
    <w:rsid w:val="003B15B6"/>
    <w:rsid w:val="003F20D5"/>
    <w:rsid w:val="00454AEA"/>
    <w:rsid w:val="004870C8"/>
    <w:rsid w:val="004A706B"/>
    <w:rsid w:val="004F4D9A"/>
    <w:rsid w:val="005054BC"/>
    <w:rsid w:val="00556C92"/>
    <w:rsid w:val="005B26BF"/>
    <w:rsid w:val="00617232"/>
    <w:rsid w:val="00625F18"/>
    <w:rsid w:val="00647A9D"/>
    <w:rsid w:val="006749AA"/>
    <w:rsid w:val="006D1A9C"/>
    <w:rsid w:val="006F19D4"/>
    <w:rsid w:val="007300B5"/>
    <w:rsid w:val="00745B17"/>
    <w:rsid w:val="007526E5"/>
    <w:rsid w:val="00755591"/>
    <w:rsid w:val="00760F55"/>
    <w:rsid w:val="00762471"/>
    <w:rsid w:val="0079361C"/>
    <w:rsid w:val="007C342A"/>
    <w:rsid w:val="0080310E"/>
    <w:rsid w:val="00834858"/>
    <w:rsid w:val="008349C4"/>
    <w:rsid w:val="008442B2"/>
    <w:rsid w:val="00853DD9"/>
    <w:rsid w:val="00861EA3"/>
    <w:rsid w:val="00874DB5"/>
    <w:rsid w:val="008D6EC8"/>
    <w:rsid w:val="008F3391"/>
    <w:rsid w:val="00970362"/>
    <w:rsid w:val="009D38B7"/>
    <w:rsid w:val="009F419D"/>
    <w:rsid w:val="00A0137A"/>
    <w:rsid w:val="00A048A3"/>
    <w:rsid w:val="00A06DBB"/>
    <w:rsid w:val="00A1424D"/>
    <w:rsid w:val="00A23C62"/>
    <w:rsid w:val="00A44F64"/>
    <w:rsid w:val="00A617CE"/>
    <w:rsid w:val="00AC63A4"/>
    <w:rsid w:val="00AF2201"/>
    <w:rsid w:val="00B202C8"/>
    <w:rsid w:val="00B576BC"/>
    <w:rsid w:val="00B6621E"/>
    <w:rsid w:val="00B7393A"/>
    <w:rsid w:val="00B86A45"/>
    <w:rsid w:val="00C25F48"/>
    <w:rsid w:val="00C732A8"/>
    <w:rsid w:val="00C74396"/>
    <w:rsid w:val="00CA7E1C"/>
    <w:rsid w:val="00CB53F2"/>
    <w:rsid w:val="00CD0287"/>
    <w:rsid w:val="00CD0F03"/>
    <w:rsid w:val="00D1052B"/>
    <w:rsid w:val="00D55066"/>
    <w:rsid w:val="00D93AC5"/>
    <w:rsid w:val="00D9513D"/>
    <w:rsid w:val="00DF4E66"/>
    <w:rsid w:val="00E02050"/>
    <w:rsid w:val="00E34527"/>
    <w:rsid w:val="00EC518F"/>
    <w:rsid w:val="00EE4163"/>
    <w:rsid w:val="00F443A3"/>
    <w:rsid w:val="00F87645"/>
    <w:rsid w:val="00F909F6"/>
    <w:rsid w:val="00FC5B15"/>
    <w:rsid w:val="00FC6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6E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4A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4AEA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57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10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180</TotalTime>
  <Pages>3</Pages>
  <Words>142</Words>
  <Characters>814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User</cp:lastModifiedBy>
  <cp:revision>54</cp:revision>
  <dcterms:created xsi:type="dcterms:W3CDTF">2015-04-02T07:22:00Z</dcterms:created>
  <dcterms:modified xsi:type="dcterms:W3CDTF">2016-05-25T00:53:00Z</dcterms:modified>
</cp:coreProperties>
</file>