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4C" w:rsidRDefault="0083524C"/>
    <w:p w:rsidR="0083524C" w:rsidRDefault="0083524C" w:rsidP="007428E4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83524C" w:rsidRPr="00B86A45" w:rsidRDefault="0083524C" w:rsidP="007428E4">
      <w:pPr>
        <w:jc w:val="center"/>
        <w:rPr>
          <w:rFonts w:ascii="黑体" w:eastAsia="黑体"/>
          <w:b/>
          <w:sz w:val="36"/>
          <w:szCs w:val="36"/>
        </w:rPr>
      </w:pPr>
    </w:p>
    <w:p w:rsidR="0083524C" w:rsidRPr="007428E4" w:rsidRDefault="0083524C">
      <w:pPr>
        <w:rPr>
          <w:sz w:val="24"/>
          <w:szCs w:val="24"/>
        </w:rPr>
      </w:pP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83524C" w:rsidRPr="00B6621E" w:rsidRDefault="0083524C" w:rsidP="00E96E28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83524C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>
        <w:rPr>
          <w:rFonts w:ascii="仿宋_GB2312" w:eastAsia="仿宋_GB2312" w:hint="eastAsia"/>
          <w:sz w:val="30"/>
          <w:szCs w:val="30"/>
        </w:rPr>
        <w:t>完善房产、家具等资产管理，严格把关周转房申请条件，防范</w:t>
      </w:r>
      <w:r>
        <w:rPr>
          <w:rFonts w:eastAsia="仿宋_GB2312" w:hint="eastAsia"/>
          <w:sz w:val="30"/>
          <w:szCs w:val="30"/>
        </w:rPr>
        <w:t>房产</w:t>
      </w:r>
      <w:r>
        <w:rPr>
          <w:rFonts w:ascii="仿宋_GB2312" w:eastAsia="仿宋_GB2312" w:hint="eastAsia"/>
          <w:sz w:val="30"/>
          <w:szCs w:val="30"/>
        </w:rPr>
        <w:t>租赁纠纷事件的发生。</w:t>
      </w:r>
    </w:p>
    <w:p w:rsidR="0083524C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7.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83524C" w:rsidRPr="00574CE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83524C" w:rsidRPr="002F1F83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83524C" w:rsidRPr="006F19D4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后勤服务与管理中心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83524C" w:rsidRPr="000C1587" w:rsidRDefault="0083524C" w:rsidP="009B6E3C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Pr="00B6621E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后勤服务与管理中心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83524C" w:rsidRPr="00617232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83524C" w:rsidRPr="00617232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83524C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83524C" w:rsidRPr="00CB53F2" w:rsidRDefault="0083524C" w:rsidP="00E96E28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83524C" w:rsidRDefault="0083524C" w:rsidP="00E96E28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83524C" w:rsidRDefault="0083524C" w:rsidP="00E96E28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83524C" w:rsidRDefault="0083524C" w:rsidP="00E96E28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83524C" w:rsidRDefault="0083524C" w:rsidP="00E96E28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83524C" w:rsidRDefault="0083524C" w:rsidP="00E96E28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83524C" w:rsidRDefault="0083524C" w:rsidP="009B6E3C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83524C" w:rsidRPr="00617232" w:rsidRDefault="0083524C" w:rsidP="00DA6A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sectPr w:rsidR="0083524C" w:rsidRPr="00617232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24C" w:rsidRDefault="0083524C" w:rsidP="00454AEA">
      <w:r>
        <w:separator/>
      </w:r>
    </w:p>
  </w:endnote>
  <w:endnote w:type="continuationSeparator" w:id="0">
    <w:p w:rsidR="0083524C" w:rsidRDefault="0083524C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24C" w:rsidRDefault="0083524C" w:rsidP="00454AEA">
      <w:r>
        <w:separator/>
      </w:r>
    </w:p>
  </w:footnote>
  <w:footnote w:type="continuationSeparator" w:id="0">
    <w:p w:rsidR="0083524C" w:rsidRDefault="0083524C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552D7"/>
    <w:rsid w:val="000810BE"/>
    <w:rsid w:val="00082C72"/>
    <w:rsid w:val="000A15A1"/>
    <w:rsid w:val="000B3AAC"/>
    <w:rsid w:val="000C1587"/>
    <w:rsid w:val="000D70B4"/>
    <w:rsid w:val="000E654A"/>
    <w:rsid w:val="00110648"/>
    <w:rsid w:val="00113E5B"/>
    <w:rsid w:val="00132C2C"/>
    <w:rsid w:val="00134DAA"/>
    <w:rsid w:val="00151F76"/>
    <w:rsid w:val="00152127"/>
    <w:rsid w:val="0016584D"/>
    <w:rsid w:val="001736E6"/>
    <w:rsid w:val="001C60E2"/>
    <w:rsid w:val="00231C38"/>
    <w:rsid w:val="00264553"/>
    <w:rsid w:val="00285494"/>
    <w:rsid w:val="00291188"/>
    <w:rsid w:val="00294355"/>
    <w:rsid w:val="002B0839"/>
    <w:rsid w:val="002C19CC"/>
    <w:rsid w:val="002E39CC"/>
    <w:rsid w:val="002F1F83"/>
    <w:rsid w:val="00344171"/>
    <w:rsid w:val="00360E2A"/>
    <w:rsid w:val="00371B6F"/>
    <w:rsid w:val="003902D3"/>
    <w:rsid w:val="003B15B6"/>
    <w:rsid w:val="003F20D5"/>
    <w:rsid w:val="003F4B94"/>
    <w:rsid w:val="00421BC9"/>
    <w:rsid w:val="004473E8"/>
    <w:rsid w:val="00454AEA"/>
    <w:rsid w:val="004E64E9"/>
    <w:rsid w:val="004E7A3A"/>
    <w:rsid w:val="004F4D9A"/>
    <w:rsid w:val="004F6B73"/>
    <w:rsid w:val="00556C92"/>
    <w:rsid w:val="00574CEE"/>
    <w:rsid w:val="005B26BF"/>
    <w:rsid w:val="005B49CC"/>
    <w:rsid w:val="005D6A1C"/>
    <w:rsid w:val="00604A6A"/>
    <w:rsid w:val="00617232"/>
    <w:rsid w:val="00637805"/>
    <w:rsid w:val="00647A9D"/>
    <w:rsid w:val="006749AA"/>
    <w:rsid w:val="006B44D9"/>
    <w:rsid w:val="006D1A9C"/>
    <w:rsid w:val="006E47C4"/>
    <w:rsid w:val="006F19D4"/>
    <w:rsid w:val="007300B5"/>
    <w:rsid w:val="007428E4"/>
    <w:rsid w:val="00745B17"/>
    <w:rsid w:val="00755591"/>
    <w:rsid w:val="00767DB8"/>
    <w:rsid w:val="007861CE"/>
    <w:rsid w:val="007E56E2"/>
    <w:rsid w:val="0080310E"/>
    <w:rsid w:val="00805232"/>
    <w:rsid w:val="008349C4"/>
    <w:rsid w:val="0083524C"/>
    <w:rsid w:val="00874DB5"/>
    <w:rsid w:val="00886F66"/>
    <w:rsid w:val="008F3391"/>
    <w:rsid w:val="0096297D"/>
    <w:rsid w:val="00964477"/>
    <w:rsid w:val="009B0767"/>
    <w:rsid w:val="009B6E3C"/>
    <w:rsid w:val="009C6357"/>
    <w:rsid w:val="009C7D8B"/>
    <w:rsid w:val="009D38B7"/>
    <w:rsid w:val="009F576D"/>
    <w:rsid w:val="009F5AD0"/>
    <w:rsid w:val="00A0137A"/>
    <w:rsid w:val="00A1152D"/>
    <w:rsid w:val="00A1424D"/>
    <w:rsid w:val="00A44F64"/>
    <w:rsid w:val="00A617CE"/>
    <w:rsid w:val="00A61FCE"/>
    <w:rsid w:val="00A860F0"/>
    <w:rsid w:val="00AB20F1"/>
    <w:rsid w:val="00AB376E"/>
    <w:rsid w:val="00AC63A4"/>
    <w:rsid w:val="00AD1BA7"/>
    <w:rsid w:val="00B5302E"/>
    <w:rsid w:val="00B576BC"/>
    <w:rsid w:val="00B6621E"/>
    <w:rsid w:val="00B86A45"/>
    <w:rsid w:val="00B96B16"/>
    <w:rsid w:val="00BC50DE"/>
    <w:rsid w:val="00C31E50"/>
    <w:rsid w:val="00C42CAC"/>
    <w:rsid w:val="00C74396"/>
    <w:rsid w:val="00C832B4"/>
    <w:rsid w:val="00C86C6B"/>
    <w:rsid w:val="00C9739A"/>
    <w:rsid w:val="00CA7E1C"/>
    <w:rsid w:val="00CB53F2"/>
    <w:rsid w:val="00CD0287"/>
    <w:rsid w:val="00CD0F03"/>
    <w:rsid w:val="00D1052B"/>
    <w:rsid w:val="00D262B9"/>
    <w:rsid w:val="00D26465"/>
    <w:rsid w:val="00D31C6C"/>
    <w:rsid w:val="00D560AA"/>
    <w:rsid w:val="00D63CBA"/>
    <w:rsid w:val="00D82753"/>
    <w:rsid w:val="00D93AC5"/>
    <w:rsid w:val="00DA6A2F"/>
    <w:rsid w:val="00DD50BF"/>
    <w:rsid w:val="00E96E28"/>
    <w:rsid w:val="00EC203C"/>
    <w:rsid w:val="00EE4163"/>
    <w:rsid w:val="00F408FD"/>
    <w:rsid w:val="00F87645"/>
    <w:rsid w:val="00FC0556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96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3</Pages>
  <Words>152</Words>
  <Characters>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77</cp:revision>
  <dcterms:created xsi:type="dcterms:W3CDTF">2015-04-02T07:22:00Z</dcterms:created>
  <dcterms:modified xsi:type="dcterms:W3CDTF">2016-05-25T00:52:00Z</dcterms:modified>
</cp:coreProperties>
</file>