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58" w:rsidRDefault="003C1A58"/>
    <w:p w:rsidR="003C1A58" w:rsidRPr="00B86A45" w:rsidRDefault="003C1A58" w:rsidP="00F91B64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3C1A58" w:rsidRPr="00F91B64" w:rsidRDefault="003C1A58" w:rsidP="0098309E">
      <w:pPr>
        <w:spacing w:line="360" w:lineRule="auto"/>
        <w:rPr>
          <w:sz w:val="24"/>
          <w:szCs w:val="24"/>
        </w:rPr>
      </w:pPr>
    </w:p>
    <w:p w:rsidR="003C1A58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3C1A58" w:rsidRPr="00B6621E" w:rsidRDefault="003C1A58" w:rsidP="0026687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3C1A58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>
        <w:rPr>
          <w:rFonts w:ascii="仿宋_GB2312" w:eastAsia="仿宋_GB2312" w:hint="eastAsia"/>
          <w:sz w:val="30"/>
          <w:szCs w:val="30"/>
        </w:rPr>
        <w:t>完成学生的预防接种工作，并</w:t>
      </w:r>
      <w:r w:rsidRPr="00334336">
        <w:rPr>
          <w:rFonts w:ascii="仿宋_GB2312" w:eastAsia="仿宋_GB2312" w:hint="eastAsia"/>
          <w:sz w:val="30"/>
          <w:szCs w:val="30"/>
        </w:rPr>
        <w:t>认真做好传染病管理、隔离、消毒工作，及时上报疫情</w:t>
      </w:r>
      <w:r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3C1A58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7.</w:t>
      </w:r>
      <w:r w:rsidRPr="00334336">
        <w:rPr>
          <w:rFonts w:ascii="Simsun" w:hAnsi="Simsun"/>
          <w:color w:val="000000"/>
          <w:szCs w:val="21"/>
          <w:shd w:val="clear" w:color="auto" w:fill="FFFFFF"/>
        </w:rPr>
        <w:t xml:space="preserve"> </w:t>
      </w:r>
      <w:r w:rsidRPr="00334336">
        <w:rPr>
          <w:rFonts w:ascii="仿宋_GB2312" w:eastAsia="仿宋_GB2312" w:hint="eastAsia"/>
          <w:sz w:val="30"/>
          <w:szCs w:val="30"/>
        </w:rPr>
        <w:t>利用校报、广播、宣传栏、卫生讲座、网络等多种形式，经常开展对常见病、多发病和季节性疾病防治常识及青年青春期卫生常识的宣传工作</w:t>
      </w:r>
      <w:r>
        <w:rPr>
          <w:rFonts w:ascii="仿宋_GB2312" w:eastAsia="仿宋_GB2312" w:hint="eastAsia"/>
          <w:sz w:val="30"/>
          <w:szCs w:val="30"/>
        </w:rPr>
        <w:t>，增强广大师生的健康保健意识。</w:t>
      </w:r>
    </w:p>
    <w:p w:rsidR="003C1A58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8.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3C1A58" w:rsidRPr="00550AC6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3C1A58" w:rsidRPr="002F1F83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3C1A58" w:rsidRPr="006F19D4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校医院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3C1A58" w:rsidRDefault="003C1A58" w:rsidP="0026687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3C1A58" w:rsidRDefault="003C1A58" w:rsidP="0026687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3C1A58" w:rsidRPr="00550AC6" w:rsidRDefault="003C1A58" w:rsidP="0098309E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3C1A58" w:rsidRPr="00B6621E" w:rsidRDefault="003C1A58" w:rsidP="0026687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3C1A58" w:rsidRPr="00B6621E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     </w:t>
      </w:r>
      <w:r>
        <w:rPr>
          <w:rFonts w:ascii="仿宋_GB2312" w:eastAsia="仿宋_GB2312" w:hint="eastAsia"/>
          <w:sz w:val="30"/>
          <w:szCs w:val="30"/>
        </w:rPr>
        <w:t>校医院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3C1A58" w:rsidRPr="00617232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3C1A58" w:rsidRPr="00617232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3C1A58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3C1A58" w:rsidRPr="00CB53F2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3C1A58" w:rsidRPr="001B5050" w:rsidRDefault="003C1A58" w:rsidP="0026687F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3C1A58" w:rsidRDefault="003C1A58" w:rsidP="0026687F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3C1A58" w:rsidRDefault="003C1A58" w:rsidP="0026687F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3C1A58" w:rsidRDefault="003C1A58" w:rsidP="0098309E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3C1A58" w:rsidRDefault="003C1A58" w:rsidP="0098309E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3C1A58" w:rsidRDefault="003C1A58" w:rsidP="0098309E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3C1A58" w:rsidRDefault="003C1A58" w:rsidP="0098309E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3C1A58" w:rsidRDefault="003C1A58" w:rsidP="0098309E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3C1A58" w:rsidRPr="00617232" w:rsidRDefault="003C1A58" w:rsidP="0026687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3C1A58" w:rsidRPr="00D5269C" w:rsidRDefault="003C1A58" w:rsidP="0077650B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3C1A58" w:rsidRPr="00D5269C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A58" w:rsidRDefault="003C1A58" w:rsidP="00454AEA">
      <w:r>
        <w:separator/>
      </w:r>
    </w:p>
  </w:endnote>
  <w:endnote w:type="continuationSeparator" w:id="0">
    <w:p w:rsidR="003C1A58" w:rsidRDefault="003C1A58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A58" w:rsidRDefault="003C1A58" w:rsidP="00454AEA">
      <w:r>
        <w:separator/>
      </w:r>
    </w:p>
  </w:footnote>
  <w:footnote w:type="continuationSeparator" w:id="0">
    <w:p w:rsidR="003C1A58" w:rsidRDefault="003C1A58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810BE"/>
    <w:rsid w:val="00082C72"/>
    <w:rsid w:val="000B3AAC"/>
    <w:rsid w:val="000D70B4"/>
    <w:rsid w:val="000E654A"/>
    <w:rsid w:val="00113E5B"/>
    <w:rsid w:val="00134DAA"/>
    <w:rsid w:val="001736E6"/>
    <w:rsid w:val="001823D6"/>
    <w:rsid w:val="0018460D"/>
    <w:rsid w:val="001B5050"/>
    <w:rsid w:val="001C60E2"/>
    <w:rsid w:val="00231C38"/>
    <w:rsid w:val="0026687F"/>
    <w:rsid w:val="00291188"/>
    <w:rsid w:val="00294355"/>
    <w:rsid w:val="002A6E19"/>
    <w:rsid w:val="002B0839"/>
    <w:rsid w:val="002C19CC"/>
    <w:rsid w:val="002F1F83"/>
    <w:rsid w:val="00302474"/>
    <w:rsid w:val="003255CE"/>
    <w:rsid w:val="00334336"/>
    <w:rsid w:val="00371B6F"/>
    <w:rsid w:val="003902D3"/>
    <w:rsid w:val="003B15B6"/>
    <w:rsid w:val="003C1A58"/>
    <w:rsid w:val="003F20D5"/>
    <w:rsid w:val="00423E40"/>
    <w:rsid w:val="00444D55"/>
    <w:rsid w:val="00454AEA"/>
    <w:rsid w:val="00492EC8"/>
    <w:rsid w:val="004F4D9A"/>
    <w:rsid w:val="00504048"/>
    <w:rsid w:val="00550AC6"/>
    <w:rsid w:val="00556C92"/>
    <w:rsid w:val="005620C6"/>
    <w:rsid w:val="005758D1"/>
    <w:rsid w:val="005B26BF"/>
    <w:rsid w:val="005C7FB5"/>
    <w:rsid w:val="00617232"/>
    <w:rsid w:val="00647A9D"/>
    <w:rsid w:val="006749AA"/>
    <w:rsid w:val="006E5769"/>
    <w:rsid w:val="006F19D4"/>
    <w:rsid w:val="007300B5"/>
    <w:rsid w:val="00745B17"/>
    <w:rsid w:val="00755591"/>
    <w:rsid w:val="0077650B"/>
    <w:rsid w:val="0080310E"/>
    <w:rsid w:val="00822E86"/>
    <w:rsid w:val="008349C4"/>
    <w:rsid w:val="008549D9"/>
    <w:rsid w:val="00874DB5"/>
    <w:rsid w:val="0087552F"/>
    <w:rsid w:val="008A52CE"/>
    <w:rsid w:val="008F3391"/>
    <w:rsid w:val="00934A3C"/>
    <w:rsid w:val="0098309E"/>
    <w:rsid w:val="009D0B2F"/>
    <w:rsid w:val="009D38AC"/>
    <w:rsid w:val="009D38B7"/>
    <w:rsid w:val="00A12D60"/>
    <w:rsid w:val="00A1424D"/>
    <w:rsid w:val="00A34660"/>
    <w:rsid w:val="00A42E3E"/>
    <w:rsid w:val="00A44F64"/>
    <w:rsid w:val="00A617CE"/>
    <w:rsid w:val="00A645E7"/>
    <w:rsid w:val="00B576BC"/>
    <w:rsid w:val="00B6621E"/>
    <w:rsid w:val="00B86A45"/>
    <w:rsid w:val="00BC6736"/>
    <w:rsid w:val="00C732A8"/>
    <w:rsid w:val="00C74396"/>
    <w:rsid w:val="00CB53F2"/>
    <w:rsid w:val="00CD0287"/>
    <w:rsid w:val="00D1052B"/>
    <w:rsid w:val="00D5269C"/>
    <w:rsid w:val="00D93AC5"/>
    <w:rsid w:val="00DE739C"/>
    <w:rsid w:val="00E57321"/>
    <w:rsid w:val="00E81A1B"/>
    <w:rsid w:val="00EE4163"/>
    <w:rsid w:val="00F132F9"/>
    <w:rsid w:val="00F56AE3"/>
    <w:rsid w:val="00F87645"/>
    <w:rsid w:val="00F91B64"/>
    <w:rsid w:val="00FA573F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8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3</Pages>
  <Words>162</Words>
  <Characters>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48</cp:revision>
  <dcterms:created xsi:type="dcterms:W3CDTF">2015-04-02T07:22:00Z</dcterms:created>
  <dcterms:modified xsi:type="dcterms:W3CDTF">2016-05-25T00:57:00Z</dcterms:modified>
</cp:coreProperties>
</file>