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E6D" w:rsidRDefault="00552E6D"/>
    <w:p w:rsidR="00552E6D" w:rsidRPr="00B86A45" w:rsidRDefault="00552E6D" w:rsidP="00E3435D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552E6D" w:rsidRPr="00E3435D" w:rsidRDefault="00552E6D">
      <w:pPr>
        <w:rPr>
          <w:sz w:val="24"/>
          <w:szCs w:val="24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552E6D" w:rsidRPr="00B6621E" w:rsidRDefault="00552E6D" w:rsidP="005B1806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552E6D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>
        <w:rPr>
          <w:rFonts w:ascii="仿宋_GB2312" w:eastAsia="仿宋_GB2312" w:hint="eastAsia"/>
          <w:sz w:val="30"/>
          <w:szCs w:val="30"/>
        </w:rPr>
        <w:t>加强对</w:t>
      </w:r>
      <w:r w:rsidRPr="00C238B6">
        <w:rPr>
          <w:rFonts w:ascii="仿宋_GB2312" w:eastAsia="仿宋_GB2312" w:hint="eastAsia"/>
          <w:sz w:val="30"/>
          <w:szCs w:val="30"/>
        </w:rPr>
        <w:t>来校施工的人员</w:t>
      </w:r>
      <w:r>
        <w:rPr>
          <w:rFonts w:ascii="仿宋_GB2312" w:eastAsia="仿宋_GB2312" w:hint="eastAsia"/>
          <w:sz w:val="30"/>
          <w:szCs w:val="30"/>
        </w:rPr>
        <w:t>的</w:t>
      </w:r>
      <w:r w:rsidRPr="00C238B6">
        <w:rPr>
          <w:rFonts w:ascii="仿宋_GB2312" w:eastAsia="仿宋_GB2312" w:hint="eastAsia"/>
          <w:sz w:val="30"/>
          <w:szCs w:val="30"/>
        </w:rPr>
        <w:t>管理</w:t>
      </w:r>
      <w:r>
        <w:rPr>
          <w:rFonts w:ascii="仿宋_GB2312" w:eastAsia="仿宋_GB2312" w:hint="eastAsia"/>
          <w:sz w:val="30"/>
          <w:szCs w:val="30"/>
        </w:rPr>
        <w:t>，定期对</w:t>
      </w:r>
      <w:r w:rsidRPr="00C238B6">
        <w:rPr>
          <w:rFonts w:ascii="仿宋_GB2312" w:eastAsia="仿宋_GB2312" w:hint="eastAsia"/>
          <w:sz w:val="30"/>
          <w:szCs w:val="30"/>
        </w:rPr>
        <w:t>各类重要建筑材料存放场所、档案资料室、施工现场等重要部位</w:t>
      </w:r>
      <w:r>
        <w:rPr>
          <w:rFonts w:ascii="仿宋_GB2312" w:eastAsia="仿宋_GB2312" w:hint="eastAsia"/>
          <w:sz w:val="30"/>
          <w:szCs w:val="30"/>
        </w:rPr>
        <w:t>进行重点检查，做好防盗、防火、防灾措施。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552E6D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552E6D" w:rsidRPr="00EC55E7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552E6D" w:rsidRPr="002F1F83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552E6D" w:rsidRPr="006F19D4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校园建设和管理处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552E6D" w:rsidRDefault="00552E6D" w:rsidP="005B1806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552E6D" w:rsidRPr="00B6621E" w:rsidRDefault="00552E6D" w:rsidP="005B1806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552E6D" w:rsidRPr="00B6621E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校园建设和管理处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552E6D" w:rsidRPr="00617232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552E6D" w:rsidRPr="00617232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552E6D" w:rsidRPr="00CB53F2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552E6D" w:rsidRPr="00601FF7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5B1806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552E6D" w:rsidRDefault="00552E6D" w:rsidP="00433113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552E6D" w:rsidRPr="00617232" w:rsidRDefault="00552E6D" w:rsidP="005B1806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552E6D" w:rsidRPr="0061541B" w:rsidRDefault="00552E6D" w:rsidP="001E42E1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552E6D" w:rsidRPr="0061541B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E6D" w:rsidRDefault="00552E6D" w:rsidP="00454AEA">
      <w:r>
        <w:separator/>
      </w:r>
    </w:p>
  </w:endnote>
  <w:endnote w:type="continuationSeparator" w:id="0">
    <w:p w:rsidR="00552E6D" w:rsidRDefault="00552E6D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E6D" w:rsidRDefault="00552E6D" w:rsidP="00454AEA">
      <w:r>
        <w:separator/>
      </w:r>
    </w:p>
  </w:footnote>
  <w:footnote w:type="continuationSeparator" w:id="0">
    <w:p w:rsidR="00552E6D" w:rsidRDefault="00552E6D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62A64"/>
    <w:rsid w:val="000810BE"/>
    <w:rsid w:val="00082C72"/>
    <w:rsid w:val="00095C41"/>
    <w:rsid w:val="000B1D0E"/>
    <w:rsid w:val="000B3AAC"/>
    <w:rsid w:val="000B4E77"/>
    <w:rsid w:val="000D707D"/>
    <w:rsid w:val="000D70B4"/>
    <w:rsid w:val="000E654A"/>
    <w:rsid w:val="00113E5B"/>
    <w:rsid w:val="00134DAA"/>
    <w:rsid w:val="001736E6"/>
    <w:rsid w:val="00181BA9"/>
    <w:rsid w:val="001C60E2"/>
    <w:rsid w:val="001E42E1"/>
    <w:rsid w:val="002125D4"/>
    <w:rsid w:val="00231C38"/>
    <w:rsid w:val="00291188"/>
    <w:rsid w:val="00294355"/>
    <w:rsid w:val="00295E75"/>
    <w:rsid w:val="002B0839"/>
    <w:rsid w:val="002C19CC"/>
    <w:rsid w:val="002F1F83"/>
    <w:rsid w:val="00371B6F"/>
    <w:rsid w:val="003902D3"/>
    <w:rsid w:val="003B15B6"/>
    <w:rsid w:val="003F20D5"/>
    <w:rsid w:val="00433113"/>
    <w:rsid w:val="00454AEA"/>
    <w:rsid w:val="004F4D9A"/>
    <w:rsid w:val="005327E4"/>
    <w:rsid w:val="00552E6D"/>
    <w:rsid w:val="00556C92"/>
    <w:rsid w:val="005768FA"/>
    <w:rsid w:val="005B1806"/>
    <w:rsid w:val="005B26BF"/>
    <w:rsid w:val="00601FF7"/>
    <w:rsid w:val="0061541B"/>
    <w:rsid w:val="00617232"/>
    <w:rsid w:val="00647A9D"/>
    <w:rsid w:val="006749AA"/>
    <w:rsid w:val="006B6227"/>
    <w:rsid w:val="006F19D4"/>
    <w:rsid w:val="00722AC6"/>
    <w:rsid w:val="007300B5"/>
    <w:rsid w:val="00745B17"/>
    <w:rsid w:val="00755591"/>
    <w:rsid w:val="00770A19"/>
    <w:rsid w:val="007D0123"/>
    <w:rsid w:val="007E66F9"/>
    <w:rsid w:val="0080310E"/>
    <w:rsid w:val="00831CBA"/>
    <w:rsid w:val="008349C4"/>
    <w:rsid w:val="008727A5"/>
    <w:rsid w:val="00874DB5"/>
    <w:rsid w:val="00886E01"/>
    <w:rsid w:val="008B3627"/>
    <w:rsid w:val="008F3391"/>
    <w:rsid w:val="009D38B7"/>
    <w:rsid w:val="00A1424D"/>
    <w:rsid w:val="00A428C3"/>
    <w:rsid w:val="00A42A62"/>
    <w:rsid w:val="00A44F64"/>
    <w:rsid w:val="00A617CE"/>
    <w:rsid w:val="00AE4595"/>
    <w:rsid w:val="00B02CEC"/>
    <w:rsid w:val="00B10060"/>
    <w:rsid w:val="00B576BC"/>
    <w:rsid w:val="00B6621E"/>
    <w:rsid w:val="00B86A45"/>
    <w:rsid w:val="00C06C15"/>
    <w:rsid w:val="00C238B6"/>
    <w:rsid w:val="00C36191"/>
    <w:rsid w:val="00C732A8"/>
    <w:rsid w:val="00C74396"/>
    <w:rsid w:val="00CB53F2"/>
    <w:rsid w:val="00CD0287"/>
    <w:rsid w:val="00D1052B"/>
    <w:rsid w:val="00D43897"/>
    <w:rsid w:val="00D93AC5"/>
    <w:rsid w:val="00DD2561"/>
    <w:rsid w:val="00E06D15"/>
    <w:rsid w:val="00E3435D"/>
    <w:rsid w:val="00E578C0"/>
    <w:rsid w:val="00E751A1"/>
    <w:rsid w:val="00E84FA1"/>
    <w:rsid w:val="00E97749"/>
    <w:rsid w:val="00EA1CC6"/>
    <w:rsid w:val="00EC55E7"/>
    <w:rsid w:val="00EE4163"/>
    <w:rsid w:val="00F10287"/>
    <w:rsid w:val="00F10FC5"/>
    <w:rsid w:val="00F87645"/>
    <w:rsid w:val="00FC2555"/>
    <w:rsid w:val="00FC5B15"/>
    <w:rsid w:val="00FF6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80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3</Pages>
  <Words>155</Words>
  <Characters>887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48</cp:revision>
  <dcterms:created xsi:type="dcterms:W3CDTF">2015-04-02T07:22:00Z</dcterms:created>
  <dcterms:modified xsi:type="dcterms:W3CDTF">2016-05-25T00:56:00Z</dcterms:modified>
</cp:coreProperties>
</file>