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08" w:rsidRDefault="00633708"/>
    <w:p w:rsidR="00633708" w:rsidRPr="00B86A45" w:rsidRDefault="00633708" w:rsidP="000711DA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633708" w:rsidRPr="000711DA" w:rsidRDefault="00633708">
      <w:pPr>
        <w:rPr>
          <w:sz w:val="24"/>
          <w:szCs w:val="24"/>
        </w:rPr>
      </w:pPr>
    </w:p>
    <w:p w:rsidR="00633708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633708" w:rsidRPr="00B6621E" w:rsidRDefault="00633708" w:rsidP="00304C2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633708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6.</w:t>
      </w:r>
      <w:r w:rsidRPr="008919EA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做好学生各类舆情预警</w:t>
      </w:r>
      <w:r w:rsidRPr="005F20A4">
        <w:rPr>
          <w:rFonts w:ascii="仿宋_GB2312" w:eastAsia="仿宋_GB2312" w:hint="eastAsia"/>
          <w:sz w:val="30"/>
          <w:szCs w:val="30"/>
        </w:rPr>
        <w:t>信息</w:t>
      </w:r>
      <w:r>
        <w:rPr>
          <w:rFonts w:ascii="仿宋_GB2312" w:eastAsia="仿宋_GB2312" w:hint="eastAsia"/>
          <w:sz w:val="30"/>
          <w:szCs w:val="30"/>
        </w:rPr>
        <w:t>的</w:t>
      </w:r>
      <w:r w:rsidRPr="005F20A4">
        <w:rPr>
          <w:rFonts w:ascii="仿宋_GB2312" w:eastAsia="仿宋_GB2312" w:hint="eastAsia"/>
          <w:sz w:val="30"/>
          <w:szCs w:val="30"/>
        </w:rPr>
        <w:t>收集、上报</w:t>
      </w:r>
      <w:r>
        <w:rPr>
          <w:rFonts w:ascii="仿宋_GB2312" w:eastAsia="仿宋_GB2312" w:hint="eastAsia"/>
          <w:sz w:val="30"/>
          <w:szCs w:val="30"/>
        </w:rPr>
        <w:t>、研判等工作，并加强研究生的思想政治教育，督促各学院做好研究生的安全管理和宣传教育工作。</w:t>
      </w:r>
    </w:p>
    <w:p w:rsidR="00633708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633708" w:rsidRPr="002F1F83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633708" w:rsidRPr="006F19D4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研究生院、党委研究生工作部与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633708" w:rsidRDefault="00633708" w:rsidP="00304C2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633708" w:rsidRDefault="00633708" w:rsidP="00304C2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633708" w:rsidRDefault="00633708" w:rsidP="00304C2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633708" w:rsidRPr="009B4918" w:rsidRDefault="00633708" w:rsidP="000F69C1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633708" w:rsidRPr="00B6621E" w:rsidRDefault="00633708" w:rsidP="00304C2F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633708" w:rsidRPr="00B6621E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研究生院、党委研究生工作部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633708" w:rsidRPr="00617232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633708" w:rsidRPr="00617232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633708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633708" w:rsidRPr="00CB53F2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633708" w:rsidRPr="00215220" w:rsidRDefault="00633708" w:rsidP="00304C2F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633708" w:rsidRDefault="00633708" w:rsidP="00304C2F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633708" w:rsidRDefault="00633708" w:rsidP="00304C2F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633708" w:rsidRDefault="00633708" w:rsidP="00304C2F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633708" w:rsidRDefault="00633708" w:rsidP="000F69C1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633708" w:rsidRDefault="00633708" w:rsidP="000F69C1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633708" w:rsidRDefault="00633708" w:rsidP="000F69C1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633708" w:rsidRDefault="00633708" w:rsidP="000F69C1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633708" w:rsidRDefault="00633708" w:rsidP="000F69C1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633708" w:rsidRPr="00617232" w:rsidRDefault="00633708" w:rsidP="00304C2F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633708" w:rsidRPr="00217020" w:rsidRDefault="00633708" w:rsidP="003E0513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633708" w:rsidRPr="00217020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708" w:rsidRDefault="00633708" w:rsidP="00454AEA">
      <w:r>
        <w:separator/>
      </w:r>
    </w:p>
  </w:endnote>
  <w:endnote w:type="continuationSeparator" w:id="0">
    <w:p w:rsidR="00633708" w:rsidRDefault="00633708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708" w:rsidRDefault="00633708" w:rsidP="00454AEA">
      <w:r>
        <w:separator/>
      </w:r>
    </w:p>
  </w:footnote>
  <w:footnote w:type="continuationSeparator" w:id="0">
    <w:p w:rsidR="00633708" w:rsidRDefault="00633708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711DA"/>
    <w:rsid w:val="000810BE"/>
    <w:rsid w:val="00082C72"/>
    <w:rsid w:val="000B2058"/>
    <w:rsid w:val="000B3AAC"/>
    <w:rsid w:val="000D70B4"/>
    <w:rsid w:val="000E654A"/>
    <w:rsid w:val="000F69C1"/>
    <w:rsid w:val="00113E5B"/>
    <w:rsid w:val="00133B9E"/>
    <w:rsid w:val="00134DAA"/>
    <w:rsid w:val="0017198C"/>
    <w:rsid w:val="001736E6"/>
    <w:rsid w:val="001825B0"/>
    <w:rsid w:val="001C60E2"/>
    <w:rsid w:val="00215220"/>
    <w:rsid w:val="00217020"/>
    <w:rsid w:val="00231C38"/>
    <w:rsid w:val="00291188"/>
    <w:rsid w:val="00294355"/>
    <w:rsid w:val="002B0839"/>
    <w:rsid w:val="002C19CC"/>
    <w:rsid w:val="002C7483"/>
    <w:rsid w:val="002F1F83"/>
    <w:rsid w:val="00304C2F"/>
    <w:rsid w:val="00347849"/>
    <w:rsid w:val="0037019E"/>
    <w:rsid w:val="00371B6F"/>
    <w:rsid w:val="003902D3"/>
    <w:rsid w:val="003B15B6"/>
    <w:rsid w:val="003B17A2"/>
    <w:rsid w:val="003E0513"/>
    <w:rsid w:val="003F20D5"/>
    <w:rsid w:val="00406075"/>
    <w:rsid w:val="00454AEA"/>
    <w:rsid w:val="00474F14"/>
    <w:rsid w:val="004F4D9A"/>
    <w:rsid w:val="00556C92"/>
    <w:rsid w:val="00573A72"/>
    <w:rsid w:val="005A3694"/>
    <w:rsid w:val="005B26BF"/>
    <w:rsid w:val="005D57B2"/>
    <w:rsid w:val="005E5881"/>
    <w:rsid w:val="005F20A4"/>
    <w:rsid w:val="00617232"/>
    <w:rsid w:val="00633708"/>
    <w:rsid w:val="00640730"/>
    <w:rsid w:val="00647A9D"/>
    <w:rsid w:val="006749AA"/>
    <w:rsid w:val="006756BF"/>
    <w:rsid w:val="0068468D"/>
    <w:rsid w:val="006F19D4"/>
    <w:rsid w:val="007300B5"/>
    <w:rsid w:val="00745B17"/>
    <w:rsid w:val="00755591"/>
    <w:rsid w:val="007A5B6C"/>
    <w:rsid w:val="0080310E"/>
    <w:rsid w:val="008349C4"/>
    <w:rsid w:val="00874DB5"/>
    <w:rsid w:val="008919EA"/>
    <w:rsid w:val="008F3391"/>
    <w:rsid w:val="008F548A"/>
    <w:rsid w:val="009212DD"/>
    <w:rsid w:val="009B4918"/>
    <w:rsid w:val="009D38B7"/>
    <w:rsid w:val="00A1424D"/>
    <w:rsid w:val="00A44F64"/>
    <w:rsid w:val="00A617CE"/>
    <w:rsid w:val="00AD37BC"/>
    <w:rsid w:val="00B576BC"/>
    <w:rsid w:val="00B6621E"/>
    <w:rsid w:val="00B86A45"/>
    <w:rsid w:val="00BD7556"/>
    <w:rsid w:val="00C02A8C"/>
    <w:rsid w:val="00C672E3"/>
    <w:rsid w:val="00C7137F"/>
    <w:rsid w:val="00C732A8"/>
    <w:rsid w:val="00C74396"/>
    <w:rsid w:val="00CB53F2"/>
    <w:rsid w:val="00CD0287"/>
    <w:rsid w:val="00CF40DF"/>
    <w:rsid w:val="00D1052B"/>
    <w:rsid w:val="00D93AC5"/>
    <w:rsid w:val="00DF6285"/>
    <w:rsid w:val="00EC066A"/>
    <w:rsid w:val="00EC75A2"/>
    <w:rsid w:val="00EE4163"/>
    <w:rsid w:val="00EF2F1D"/>
    <w:rsid w:val="00EF7FC7"/>
    <w:rsid w:val="00F4328C"/>
    <w:rsid w:val="00F539E9"/>
    <w:rsid w:val="00F87645"/>
    <w:rsid w:val="00FB636C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4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</TotalTime>
  <Pages>3</Pages>
  <Words>156</Words>
  <Characters>893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49</cp:revision>
  <dcterms:created xsi:type="dcterms:W3CDTF">2015-04-02T07:22:00Z</dcterms:created>
  <dcterms:modified xsi:type="dcterms:W3CDTF">2016-05-25T01:00:00Z</dcterms:modified>
</cp:coreProperties>
</file>